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PUC DOCKET NO. </w:t>
      </w:r>
      <w:r w:rsidR="00303B95">
        <w:t>47912</w:t>
      </w:r>
      <w:r w:rsidR="00303B95">
        <w:br/>
        <w:t>SOAH DOCKET NO. 473-18-2475.WS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303B95" w:rsidP="001E360C">
            <w:pPr>
              <w:pStyle w:val="Docketstyle"/>
            </w:pPr>
            <w:r w:rsidRPr="00303B95">
              <w:t>RATEPAYERS' APPEAL OF THE DECISION BY SOUTH CENTRAL CALHOUN COUNTY WATER CONTROL AND IMPROVEMENT DISTRICT NO. 1  TO CHANGE RATES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303B95" w:rsidRDefault="00303B95" w:rsidP="001E360C">
            <w:pPr>
              <w:pStyle w:val="Docketstyle"/>
            </w:pPr>
            <w:r>
              <w:t>§</w:t>
            </w:r>
          </w:p>
          <w:p w:rsidR="00303B95" w:rsidRDefault="00303B95"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PRELIMINARY ORDER</w:t>
      </w:r>
    </w:p>
    <w:p w:rsidR="00266F9F" w:rsidRDefault="00431016" w:rsidP="00266F9F">
      <w:pPr>
        <w:pStyle w:val="BodyText"/>
      </w:pPr>
      <w:r>
        <w:t xml:space="preserve">On December 28, 2017, </w:t>
      </w:r>
      <w:r w:rsidR="00EA58A0">
        <w:t xml:space="preserve">ratepayers of South Central Calhoun County Water Control and Improvement District No. 1 </w:t>
      </w:r>
      <w:r w:rsidR="006F2036">
        <w:t>filed a</w:t>
      </w:r>
      <w:r w:rsidR="00EA58A0">
        <w:t xml:space="preserve"> petition</w:t>
      </w:r>
      <w:r w:rsidR="00266F9F">
        <w:t xml:space="preserve"> to </w:t>
      </w:r>
      <w:r w:rsidR="00A5163E">
        <w:t>appeal change</w:t>
      </w:r>
      <w:r w:rsidR="00941875">
        <w:t>s</w:t>
      </w:r>
      <w:r w:rsidR="00A5163E">
        <w:t xml:space="preserve"> in retail </w:t>
      </w:r>
      <w:r w:rsidR="00681E12">
        <w:t xml:space="preserve">sewer </w:t>
      </w:r>
      <w:r w:rsidR="006541C5">
        <w:t xml:space="preserve">rates charged by </w:t>
      </w:r>
      <w:r w:rsidR="00941875">
        <w:t>the</w:t>
      </w:r>
      <w:r w:rsidR="006541C5">
        <w:t xml:space="preserve"> </w:t>
      </w:r>
      <w:r>
        <w:t>d</w:t>
      </w:r>
      <w:r w:rsidR="006541C5">
        <w:t>istrict</w:t>
      </w:r>
      <w:r w:rsidR="00941875">
        <w:t xml:space="preserve"> effective November 1, 2017</w:t>
      </w:r>
      <w:r w:rsidR="006541C5">
        <w:t>.</w:t>
      </w:r>
      <w:r w:rsidR="00266F9F">
        <w:t xml:space="preserve"> </w:t>
      </w:r>
      <w:r w:rsidR="006541C5">
        <w:t xml:space="preserve"> </w:t>
      </w:r>
      <w:r w:rsidR="00047700">
        <w:t xml:space="preserve">The petition was filed </w:t>
      </w:r>
      <w:r w:rsidR="00941875">
        <w:t>under</w:t>
      </w:r>
      <w:r w:rsidR="00047700">
        <w:t xml:space="preserve"> section 13.043(b)</w:t>
      </w:r>
      <w:r w:rsidR="00941875">
        <w:t>(4)</w:t>
      </w:r>
      <w:r w:rsidR="00CA5B7D">
        <w:t xml:space="preserve"> of the Texas Water Code (TWC).  </w:t>
      </w:r>
      <w:r w:rsidR="006F2036">
        <w:t>This preliminary order identifies th</w:t>
      </w:r>
      <w:r w:rsidR="00F9348F">
        <w:t>e issues that must be addressed</w:t>
      </w:r>
      <w:r w:rsidR="00D969F5">
        <w:t xml:space="preserve"> in this matter</w:t>
      </w:r>
      <w:r w:rsidR="006F2036">
        <w:t>.</w:t>
      </w:r>
    </w:p>
    <w:p w:rsidR="00EC3682" w:rsidRDefault="0065795D" w:rsidP="00266F9F">
      <w:pPr>
        <w:pStyle w:val="BodyText"/>
      </w:pPr>
      <w:r>
        <w:t>The</w:t>
      </w:r>
      <w:r w:rsidR="000161EC">
        <w:t xml:space="preserve"> </w:t>
      </w:r>
      <w:r w:rsidR="00617FEC">
        <w:t xml:space="preserve">petitioning </w:t>
      </w:r>
      <w:r w:rsidR="000161EC">
        <w:t>ratepayers assert that the</w:t>
      </w:r>
      <w:r>
        <w:t xml:space="preserve"> rate</w:t>
      </w:r>
      <w:r w:rsidR="00075B81">
        <w:t>s</w:t>
      </w:r>
      <w:r>
        <w:t xml:space="preserve"> charged by the district for commercial business </w:t>
      </w:r>
      <w:r w:rsidR="00193C0B">
        <w:t xml:space="preserve">service </w:t>
      </w:r>
      <w:r w:rsidR="007C017F">
        <w:t>increased to</w:t>
      </w:r>
      <w:r w:rsidR="00D919E9">
        <w:t xml:space="preserve"> $50</w:t>
      </w:r>
      <w:r w:rsidR="003578B8">
        <w:t xml:space="preserve"> for </w:t>
      </w:r>
      <w:r w:rsidR="00146D3E">
        <w:t>a</w:t>
      </w:r>
      <w:r w:rsidR="00D919E9">
        <w:t xml:space="preserve"> main dwelling plus $25</w:t>
      </w:r>
      <w:r w:rsidR="007C017F">
        <w:t xml:space="preserve"> for each additional dwelling </w:t>
      </w:r>
      <w:r w:rsidR="00D919E9">
        <w:t>from the previous rate of $43</w:t>
      </w:r>
      <w:r w:rsidR="00193C0B">
        <w:t xml:space="preserve"> for </w:t>
      </w:r>
      <w:r w:rsidR="00146D3E">
        <w:t>a</w:t>
      </w:r>
      <w:r w:rsidR="00193C0B">
        <w:t xml:space="preserve"> main dwelling </w:t>
      </w:r>
      <w:r w:rsidR="00D04794">
        <w:t>plus</w:t>
      </w:r>
      <w:r w:rsidR="00D919E9">
        <w:t xml:space="preserve"> $15</w:t>
      </w:r>
      <w:r w:rsidR="00193C0B">
        <w:t xml:space="preserve"> for each additional dwelling.</w:t>
      </w:r>
      <w:r w:rsidR="00617FEC">
        <w:rPr>
          <w:rStyle w:val="FootnoteReference"/>
        </w:rPr>
        <w:footnoteReference w:id="1"/>
      </w:r>
      <w:r w:rsidR="00193C0B">
        <w:t xml:space="preserve">  The </w:t>
      </w:r>
      <w:r w:rsidR="00220934">
        <w:t xml:space="preserve">petitioning </w:t>
      </w:r>
      <w:r w:rsidR="00D04794">
        <w:t>ratepayers</w:t>
      </w:r>
      <w:r w:rsidR="007C017F">
        <w:t xml:space="preserve"> also</w:t>
      </w:r>
      <w:r w:rsidR="00D04794">
        <w:t xml:space="preserve"> assert that the </w:t>
      </w:r>
      <w:r w:rsidR="00193C0B">
        <w:t>rate</w:t>
      </w:r>
      <w:r w:rsidR="007C017F">
        <w:t>s</w:t>
      </w:r>
      <w:r w:rsidR="003578B8">
        <w:t xml:space="preserve"> charged by the district for residential service </w:t>
      </w:r>
      <w:r w:rsidR="007C017F">
        <w:t>increased to</w:t>
      </w:r>
      <w:r w:rsidR="003578B8">
        <w:t xml:space="preserve"> $40 for </w:t>
      </w:r>
      <w:r w:rsidR="00146D3E">
        <w:t>a</w:t>
      </w:r>
      <w:r w:rsidR="003578B8">
        <w:t xml:space="preserve"> main dwelling plus $20 for each additional dwelling</w:t>
      </w:r>
      <w:r w:rsidR="00D04794">
        <w:t xml:space="preserve"> from </w:t>
      </w:r>
      <w:r w:rsidR="000532C5">
        <w:t xml:space="preserve">the previous rate of </w:t>
      </w:r>
      <w:r w:rsidR="00D919E9">
        <w:t xml:space="preserve">$28 </w:t>
      </w:r>
      <w:r w:rsidR="00D04794">
        <w:t xml:space="preserve">for </w:t>
      </w:r>
      <w:r w:rsidR="00146D3E">
        <w:t>a</w:t>
      </w:r>
      <w:r w:rsidR="00D919E9">
        <w:t xml:space="preserve"> main dwelling plus $15</w:t>
      </w:r>
      <w:r w:rsidR="00D04794">
        <w:t xml:space="preserve"> for additional dwellings</w:t>
      </w:r>
      <w:r w:rsidR="003578B8">
        <w:t>.</w:t>
      </w:r>
      <w:r w:rsidR="000D4C4E">
        <w:rPr>
          <w:rStyle w:val="FootnoteReference"/>
        </w:rPr>
        <w:footnoteReference w:id="2"/>
      </w:r>
      <w:r w:rsidR="003578B8">
        <w:t xml:space="preserve">  </w:t>
      </w:r>
    </w:p>
    <w:p w:rsidR="00F24715" w:rsidRDefault="00A1406A" w:rsidP="00266F9F">
      <w:pPr>
        <w:pStyle w:val="BodyText"/>
      </w:pPr>
      <w:r>
        <w:t xml:space="preserve">On </w:t>
      </w:r>
      <w:r w:rsidR="000532C5">
        <w:t xml:space="preserve">January 26, 2018, Commission </w:t>
      </w:r>
      <w:r w:rsidR="00B96979">
        <w:t xml:space="preserve">Staff </w:t>
      </w:r>
      <w:r w:rsidR="000532C5">
        <w:t xml:space="preserve">recommended that the petition be </w:t>
      </w:r>
      <w:r w:rsidR="00A044D7">
        <w:t>found administratively complete</w:t>
      </w:r>
      <w:r w:rsidR="000F28CA">
        <w:t>.</w:t>
      </w:r>
      <w:r w:rsidR="00A044D7">
        <w:t xml:space="preserve"> </w:t>
      </w:r>
      <w:r w:rsidR="000F28CA">
        <w:t xml:space="preserve"> O</w:t>
      </w:r>
      <w:r w:rsidR="00A044D7">
        <w:t xml:space="preserve">n </w:t>
      </w:r>
      <w:r>
        <w:t xml:space="preserve">February 26, 2018, the Commission referred this </w:t>
      </w:r>
      <w:r w:rsidR="000F28CA">
        <w:t>proceeding</w:t>
      </w:r>
      <w:r>
        <w:t xml:space="preserve"> to the State Office of Administrative Hearings (SOAH).  </w:t>
      </w:r>
      <w:r w:rsidR="004F2FEF">
        <w:t xml:space="preserve">The </w:t>
      </w:r>
      <w:r w:rsidR="000F28CA">
        <w:t xml:space="preserve">petitioning </w:t>
      </w:r>
      <w:r w:rsidR="004F2FEF">
        <w:t xml:space="preserve">ratepayers </w:t>
      </w:r>
      <w:r w:rsidR="00FB1BE5">
        <w:t xml:space="preserve">and the district </w:t>
      </w:r>
      <w:r w:rsidR="004F2FEF">
        <w:t>were</w:t>
      </w:r>
      <w:r w:rsidR="00F24715">
        <w:t xml:space="preserve"> directed</w:t>
      </w:r>
      <w:r w:rsidR="001772D1">
        <w:t>,</w:t>
      </w:r>
      <w:r w:rsidR="00F24715">
        <w:t xml:space="preserve"> and</w:t>
      </w:r>
      <w:r w:rsidR="00604A1C">
        <w:t xml:space="preserve"> Commission Staff and other interested p</w:t>
      </w:r>
      <w:r w:rsidR="00DF1D74">
        <w:t>ersons</w:t>
      </w:r>
      <w:r w:rsidR="00604A1C">
        <w:t xml:space="preserve"> w</w:t>
      </w:r>
      <w:r w:rsidR="00DF1D74">
        <w:t>ere allowed</w:t>
      </w:r>
      <w:r w:rsidR="001772D1">
        <w:t>,</w:t>
      </w:r>
      <w:r w:rsidR="00DF1D74">
        <w:t xml:space="preserve"> to file a list o</w:t>
      </w:r>
      <w:r w:rsidR="00704E42">
        <w:t xml:space="preserve">f issues to be addressed </w:t>
      </w:r>
      <w:r w:rsidR="00DF1D74">
        <w:t>and also identify any issues not to be addressed and any threshold legal or policy issu</w:t>
      </w:r>
      <w:r w:rsidR="00704E42">
        <w:t>es that should be addressed by March 8, 2018</w:t>
      </w:r>
      <w:r w:rsidR="00954283">
        <w:t xml:space="preserve">.  The </w:t>
      </w:r>
      <w:r w:rsidR="000F28CA">
        <w:t xml:space="preserve">petitioning </w:t>
      </w:r>
      <w:r w:rsidR="00954283">
        <w:t>ratepayers and Commission Staff</w:t>
      </w:r>
      <w:r w:rsidR="00DF1D74">
        <w:t xml:space="preserve"> timely filed a list of issues.</w:t>
      </w:r>
      <w:r w:rsidR="00954283">
        <w:t xml:space="preserve">  The district filed a list of issues on March 9, 2018.</w:t>
      </w:r>
    </w:p>
    <w:p w:rsidR="006F2036" w:rsidRPr="003C35B5" w:rsidRDefault="006F2036" w:rsidP="006F2036">
      <w:pPr>
        <w:pStyle w:val="Heading1"/>
        <w:keepLines w:val="0"/>
        <w:tabs>
          <w:tab w:val="clear" w:pos="360"/>
        </w:tabs>
        <w:spacing w:before="480"/>
      </w:pPr>
      <w:r w:rsidRPr="003C35B5">
        <w:lastRenderedPageBreak/>
        <w:t>Issues to be Addressed</w:t>
      </w:r>
    </w:p>
    <w:p w:rsidR="00AA5087" w:rsidRPr="003C35B5" w:rsidRDefault="00AA5087" w:rsidP="00AA5087">
      <w:pPr>
        <w:pStyle w:val="BodyText"/>
        <w:spacing w:before="240"/>
      </w:pPr>
      <w:r w:rsidRPr="003C35B5">
        <w:t xml:space="preserve">The Commission must provide to the administrative law judge (ALJ) a list of issues or areas to be addressed in any proceeding referred to </w:t>
      </w:r>
      <w:r>
        <w:t>SOAH</w:t>
      </w:r>
      <w:r w:rsidRPr="003C35B5">
        <w:t>.</w:t>
      </w:r>
      <w:r w:rsidRPr="003C35B5">
        <w:rPr>
          <w:rStyle w:val="FootnoteReference"/>
        </w:rPr>
        <w:footnoteReference w:id="3"/>
      </w:r>
      <w:r w:rsidRPr="003C35B5">
        <w:t xml:space="preserve">  After reviewing the pleadings submitted by the parties, the Commission identifies the following issues that must be addressed in this </w:t>
      </w:r>
      <w:r w:rsidR="00A76006">
        <w:t>proceeding</w:t>
      </w:r>
      <w:r w:rsidRPr="003C35B5">
        <w:t>:</w:t>
      </w:r>
    </w:p>
    <w:p w:rsidR="00146D3E" w:rsidRPr="0011310C" w:rsidRDefault="00146D3E" w:rsidP="00146D3E">
      <w:pPr>
        <w:pStyle w:val="IssueList"/>
      </w:pPr>
      <w:r w:rsidRPr="0011310C">
        <w:t xml:space="preserve">Did the petition appealing the rate change by </w:t>
      </w:r>
      <w:r>
        <w:t xml:space="preserve">the district </w:t>
      </w:r>
      <w:r w:rsidRPr="0011310C">
        <w:t>follow the requirements of TWC</w:t>
      </w:r>
      <w:r>
        <w:t> </w:t>
      </w:r>
      <w:r w:rsidRPr="0011310C">
        <w:rPr>
          <w:lang w:val="pt-BR"/>
        </w:rPr>
        <w:t>§§</w:t>
      </w:r>
      <w:r>
        <w:rPr>
          <w:lang w:val="pt-BR"/>
        </w:rPr>
        <w:t> </w:t>
      </w:r>
      <w:r w:rsidRPr="0011310C">
        <w:t>13.043(b), (c), and (d); 16 Texas Administrative Code</w:t>
      </w:r>
      <w:r w:rsidRPr="0011310C">
        <w:rPr>
          <w:lang w:val="pt-BR"/>
        </w:rPr>
        <w:t xml:space="preserve"> (TAC) §§</w:t>
      </w:r>
      <w:r w:rsidRPr="0011310C">
        <w:t xml:space="preserve"> 24.41(b), (c), and (d); and 16 TAC </w:t>
      </w:r>
      <w:r w:rsidRPr="0011310C">
        <w:rPr>
          <w:lang w:val="pt-BR"/>
        </w:rPr>
        <w:t>§§</w:t>
      </w:r>
      <w:r w:rsidRPr="0011310C">
        <w:t xml:space="preserve"> 24.42(a) and (b)?</w:t>
      </w:r>
    </w:p>
    <w:p w:rsidR="00146D3E" w:rsidRPr="0011310C" w:rsidRDefault="00146D3E" w:rsidP="00146D3E">
      <w:pPr>
        <w:pStyle w:val="Issuesublist"/>
      </w:pPr>
      <w:r w:rsidRPr="0011310C">
        <w:t xml:space="preserve">Was the petition filed within 90 days after the effective date of the rate change?  TWC </w:t>
      </w:r>
      <w:r w:rsidR="00A76006">
        <w:br/>
      </w:r>
      <w:r w:rsidRPr="0011310C">
        <w:rPr>
          <w:lang w:val="pt-BR"/>
        </w:rPr>
        <w:t xml:space="preserve">§ </w:t>
      </w:r>
      <w:r w:rsidRPr="0011310C">
        <w:t>13.043(c) and 16 TAC</w:t>
      </w:r>
      <w:r w:rsidRPr="0011310C">
        <w:rPr>
          <w:lang w:val="pt-BR"/>
        </w:rPr>
        <w:t xml:space="preserve"> § 24.41(b).</w:t>
      </w:r>
    </w:p>
    <w:p w:rsidR="00146D3E" w:rsidRPr="0011310C" w:rsidRDefault="00146D3E" w:rsidP="00146D3E">
      <w:pPr>
        <w:pStyle w:val="Issuesublist"/>
      </w:pPr>
      <w:r w:rsidRPr="0011310C">
        <w:t>What number of ratepayers had their rates changed? TWC §</w:t>
      </w:r>
      <w:r w:rsidRPr="0011310C">
        <w:rPr>
          <w:lang w:val="pt-BR"/>
        </w:rPr>
        <w:t xml:space="preserve">§ </w:t>
      </w:r>
      <w:r w:rsidRPr="0011310C">
        <w:t>13.043(c) and (d) and 16 TAC</w:t>
      </w:r>
      <w:r w:rsidRPr="0011310C">
        <w:rPr>
          <w:lang w:val="pt-BR"/>
        </w:rPr>
        <w:t xml:space="preserve"> §</w:t>
      </w:r>
      <w:r w:rsidRPr="0011310C">
        <w:t xml:space="preserve"> 24.41(d).</w:t>
      </w:r>
    </w:p>
    <w:p w:rsidR="00146D3E" w:rsidRPr="0011310C" w:rsidRDefault="00146D3E" w:rsidP="00146D3E">
      <w:pPr>
        <w:pStyle w:val="Issuesublist"/>
      </w:pPr>
      <w:r w:rsidRPr="0011310C">
        <w:t xml:space="preserve">Did the lesser of 10,000 or 10% of those ratepayers file valid protests to </w:t>
      </w:r>
      <w:r>
        <w:rPr>
          <w:szCs w:val="24"/>
        </w:rPr>
        <w:t>the</w:t>
      </w:r>
      <w:r w:rsidRPr="0011310C">
        <w:t xml:space="preserve"> rate change?  TWC </w:t>
      </w:r>
      <w:r w:rsidRPr="0011310C">
        <w:rPr>
          <w:lang w:val="pt-BR"/>
        </w:rPr>
        <w:t xml:space="preserve">§ </w:t>
      </w:r>
      <w:r w:rsidRPr="0011310C">
        <w:t xml:space="preserve">13.043(c) and 16 TAC </w:t>
      </w:r>
      <w:r w:rsidRPr="0011310C">
        <w:rPr>
          <w:lang w:val="pt-BR"/>
        </w:rPr>
        <w:t>§</w:t>
      </w:r>
      <w:r w:rsidRPr="0011310C">
        <w:t xml:space="preserve"> 24.41(b).</w:t>
      </w:r>
    </w:p>
    <w:p w:rsidR="0084542A" w:rsidRPr="0011310C" w:rsidRDefault="0084542A" w:rsidP="0084542A">
      <w:pPr>
        <w:pStyle w:val="IssueList"/>
      </w:pPr>
      <w:r w:rsidRPr="0011310C">
        <w:t>Should the Commission establish or approve interim rates to be in effect until a final decision is made?</w:t>
      </w:r>
      <w:r w:rsidRPr="0011310C">
        <w:rPr>
          <w:rStyle w:val="FootnoteReference"/>
          <w:rFonts w:eastAsiaTheme="majorEastAsia"/>
        </w:rPr>
        <w:t xml:space="preserve"> </w:t>
      </w:r>
      <w:r w:rsidRPr="0011310C">
        <w:t xml:space="preserve"> TWC § 13.043(h) and 16 TAC</w:t>
      </w:r>
      <w:r w:rsidRPr="0011310C">
        <w:rPr>
          <w:lang w:val="pt-BR"/>
        </w:rPr>
        <w:t xml:space="preserve"> §§</w:t>
      </w:r>
      <w:r w:rsidRPr="0011310C">
        <w:t xml:space="preserve"> 24.41(e)(6) and (h).</w:t>
      </w:r>
    </w:p>
    <w:p w:rsidR="002D05CA" w:rsidRDefault="00C21AD4" w:rsidP="00AA5087">
      <w:pPr>
        <w:pStyle w:val="IssueList"/>
      </w:pPr>
      <w:r>
        <w:t xml:space="preserve">Do the </w:t>
      </w:r>
      <w:r w:rsidR="00FE1415">
        <w:t xml:space="preserve">retail water </w:t>
      </w:r>
      <w:r>
        <w:t xml:space="preserve">rates being charged by the district </w:t>
      </w:r>
      <w:r w:rsidR="002D05CA">
        <w:t>fulfill the requirements of TWC § 13.043(j)?</w:t>
      </w:r>
      <w:r w:rsidR="002D05CA" w:rsidRPr="002D05CA">
        <w:rPr>
          <w:vertAlign w:val="superscript"/>
        </w:rPr>
        <w:t xml:space="preserve"> </w:t>
      </w:r>
      <w:r w:rsidR="002D05CA" w:rsidRPr="0011310C">
        <w:rPr>
          <w:vertAlign w:val="superscript"/>
        </w:rPr>
        <w:footnoteReference w:id="4"/>
      </w:r>
    </w:p>
    <w:p w:rsidR="002D05CA" w:rsidRDefault="00FE1415" w:rsidP="002D05CA">
      <w:pPr>
        <w:pStyle w:val="Issuesublist"/>
      </w:pPr>
      <w:r>
        <w:t xml:space="preserve">Are the </w:t>
      </w:r>
      <w:r w:rsidR="00AA5087" w:rsidRPr="0011310C">
        <w:t xml:space="preserve">rates just and reasonable?  </w:t>
      </w:r>
    </w:p>
    <w:p w:rsidR="002D05CA" w:rsidRDefault="00AA5087" w:rsidP="002D05CA">
      <w:pPr>
        <w:pStyle w:val="Issuesublist"/>
      </w:pPr>
      <w:r w:rsidRPr="0011310C">
        <w:t xml:space="preserve">Are the rates </w:t>
      </w:r>
      <w:r w:rsidR="004B2AC3">
        <w:t xml:space="preserve">not </w:t>
      </w:r>
      <w:r w:rsidRPr="0011310C">
        <w:t xml:space="preserve">unreasonably preferential, prejudicial, or discriminatory?  </w:t>
      </w:r>
    </w:p>
    <w:p w:rsidR="008D15EC" w:rsidRPr="0011310C" w:rsidRDefault="00AA5087" w:rsidP="008D15EC">
      <w:pPr>
        <w:pStyle w:val="Issuesublist"/>
      </w:pPr>
      <w:r w:rsidRPr="0011310C">
        <w:t>Are the rates sufficient, equitable, and consistent in application to each class of customers?</w:t>
      </w:r>
      <w:r w:rsidR="00C21AD4" w:rsidRPr="00C21AD4">
        <w:rPr>
          <w:vertAlign w:val="superscript"/>
        </w:rPr>
        <w:t xml:space="preserve"> </w:t>
      </w:r>
    </w:p>
    <w:p w:rsidR="00D411C9" w:rsidRDefault="00AA5087" w:rsidP="00D411C9">
      <w:pPr>
        <w:pStyle w:val="IssueList"/>
      </w:pPr>
      <w:r w:rsidRPr="0011310C">
        <w:t xml:space="preserve">If the rates </w:t>
      </w:r>
      <w:r w:rsidR="001C34E5">
        <w:t xml:space="preserve">being charged by the district </w:t>
      </w:r>
      <w:r w:rsidR="005B12DB">
        <w:t>meet the requirements of TWC § 13.043(j</w:t>
      </w:r>
      <w:r w:rsidR="0075495E">
        <w:t>)</w:t>
      </w:r>
      <w:r w:rsidRPr="0011310C">
        <w:t>, must this appeal be dismissed?</w:t>
      </w:r>
      <w:r w:rsidRPr="0011310C">
        <w:rPr>
          <w:vertAlign w:val="superscript"/>
        </w:rPr>
        <w:footnoteReference w:id="5"/>
      </w:r>
    </w:p>
    <w:p w:rsidR="00D411C9" w:rsidRDefault="00D411C9" w:rsidP="00D411C9">
      <w:pPr>
        <w:pStyle w:val="IssueList"/>
        <w:numPr>
          <w:ilvl w:val="0"/>
          <w:numId w:val="0"/>
        </w:numPr>
      </w:pPr>
      <w:r w:rsidRPr="00D411C9">
        <w:lastRenderedPageBreak/>
        <w:t xml:space="preserve">If the rates </w:t>
      </w:r>
      <w:r w:rsidR="00925795">
        <w:t xml:space="preserve">being charged by the district </w:t>
      </w:r>
      <w:r w:rsidR="0075495E">
        <w:t>do not meet the requirements of TWC § 13.043(j)</w:t>
      </w:r>
      <w:r w:rsidR="005436F1">
        <w:t xml:space="preserve">, </w:t>
      </w:r>
      <w:r w:rsidR="00753AC8">
        <w:t>address</w:t>
      </w:r>
      <w:r w:rsidR="006363D4">
        <w:t xml:space="preserve"> the following </w:t>
      </w:r>
      <w:r w:rsidR="00753AC8">
        <w:t>issues</w:t>
      </w:r>
      <w:r w:rsidR="006363D4">
        <w:t>.</w:t>
      </w:r>
    </w:p>
    <w:p w:rsidR="00AA5087" w:rsidRPr="0011310C" w:rsidRDefault="00AA5087" w:rsidP="00AA5087">
      <w:pPr>
        <w:pStyle w:val="IssueList"/>
      </w:pPr>
      <w:r w:rsidRPr="0011310C">
        <w:t xml:space="preserve">Considering only the information available to </w:t>
      </w:r>
      <w:r w:rsidR="00F4682A">
        <w:t>the district’s</w:t>
      </w:r>
      <w:r w:rsidRPr="0011310C">
        <w:t xml:space="preserve"> governing body at the time of its decision, what are th</w:t>
      </w:r>
      <w:r w:rsidR="00F4682A">
        <w:t>e just and reasonable rates for the district</w:t>
      </w:r>
      <w:r w:rsidRPr="0011310C">
        <w:t xml:space="preserve"> that are sufficient, equitable, and consistent in application to each customer class and that are not unreasonably preferential, prejudicial, or discriminatory?  TWC </w:t>
      </w:r>
      <w:r w:rsidRPr="0011310C">
        <w:rPr>
          <w:lang w:val="pt-BR"/>
        </w:rPr>
        <w:t xml:space="preserve">§ </w:t>
      </w:r>
      <w:r w:rsidRPr="0011310C">
        <w:t>13.043(e) and (j) and 16 TAC</w:t>
      </w:r>
      <w:r w:rsidRPr="0011310C">
        <w:rPr>
          <w:lang w:val="pt-BR"/>
        </w:rPr>
        <w:t xml:space="preserve"> §§</w:t>
      </w:r>
      <w:r w:rsidRPr="0011310C">
        <w:t xml:space="preserve"> 24.41(e) and (i).</w:t>
      </w:r>
    </w:p>
    <w:p w:rsidR="00AA5087" w:rsidRPr="0011310C" w:rsidRDefault="00AA5087" w:rsidP="00AA5087">
      <w:pPr>
        <w:pStyle w:val="Issuesublist"/>
      </w:pPr>
      <w:r w:rsidRPr="0011310C">
        <w:t>What is the appropriate methodology to determin</w:t>
      </w:r>
      <w:r w:rsidR="00F4682A">
        <w:t>e just and reasonable rates for the district?</w:t>
      </w:r>
    </w:p>
    <w:p w:rsidR="00AA5087" w:rsidRPr="0011310C" w:rsidRDefault="00AA5087" w:rsidP="00AA5087">
      <w:pPr>
        <w:pStyle w:val="Issuesublist"/>
      </w:pPr>
      <w:r w:rsidRPr="0011310C">
        <w:t xml:space="preserve">What is the revenue requirement that would give </w:t>
      </w:r>
      <w:r w:rsidR="00F4682A">
        <w:t xml:space="preserve">the district </w:t>
      </w:r>
      <w:r w:rsidRPr="0011310C">
        <w:t>sufficient funds to provide adequate retail water service?</w:t>
      </w:r>
    </w:p>
    <w:p w:rsidR="00AA5087" w:rsidRPr="0011310C" w:rsidRDefault="00AA5087" w:rsidP="00AA5087">
      <w:pPr>
        <w:pStyle w:val="Issuesublist"/>
      </w:pPr>
      <w:r w:rsidRPr="0011310C">
        <w:t>What is the appropriate allocation of the revenue to customer classes?</w:t>
      </w:r>
    </w:p>
    <w:p w:rsidR="00AA5087" w:rsidRPr="0011310C" w:rsidRDefault="00AA5087" w:rsidP="00AA5087">
      <w:pPr>
        <w:pStyle w:val="Issuesublist"/>
      </w:pPr>
      <w:r w:rsidRPr="0011310C">
        <w:t xml:space="preserve">What is the appropriate design of rates for each class to recover </w:t>
      </w:r>
      <w:r w:rsidR="00207EA5">
        <w:t xml:space="preserve">the district’s </w:t>
      </w:r>
      <w:r w:rsidRPr="0011310C">
        <w:t>revenue requirement?</w:t>
      </w:r>
    </w:p>
    <w:p w:rsidR="00AA5087" w:rsidRPr="0011310C" w:rsidRDefault="00AA5087" w:rsidP="00AA5087">
      <w:pPr>
        <w:pStyle w:val="IssueList"/>
      </w:pPr>
      <w:r w:rsidRPr="0011310C">
        <w:t xml:space="preserve">What are the reasonable expenses incurred by </w:t>
      </w:r>
      <w:r w:rsidR="00207EA5">
        <w:t>the district</w:t>
      </w:r>
      <w:r w:rsidRPr="0011310C">
        <w:t xml:space="preserve"> in this proceeding?  TWC </w:t>
      </w:r>
      <w:r w:rsidRPr="0011310C">
        <w:rPr>
          <w:lang w:val="pt-BR"/>
        </w:rPr>
        <w:t>§ </w:t>
      </w:r>
      <w:r w:rsidRPr="0011310C">
        <w:t>13.043(e) and 16 TAC</w:t>
      </w:r>
      <w:r w:rsidRPr="0011310C">
        <w:rPr>
          <w:lang w:val="pt-BR"/>
        </w:rPr>
        <w:t xml:space="preserve"> §</w:t>
      </w:r>
      <w:r w:rsidRPr="0011310C">
        <w:t xml:space="preserve"> 24.41(e)(2).</w:t>
      </w:r>
    </w:p>
    <w:p w:rsidR="00AA5087" w:rsidRPr="0011310C" w:rsidRDefault="00AA5087" w:rsidP="00AA5087">
      <w:pPr>
        <w:pStyle w:val="Issuesublist"/>
      </w:pPr>
      <w:r w:rsidRPr="0011310C">
        <w:t>Should the Commission allow recovery of these reasonable expenses?</w:t>
      </w:r>
    </w:p>
    <w:p w:rsidR="00AA5087" w:rsidRPr="0011310C" w:rsidRDefault="00AA5087" w:rsidP="00AA5087">
      <w:pPr>
        <w:pStyle w:val="Issuesublist"/>
      </w:pPr>
      <w:r w:rsidRPr="0011310C">
        <w:t>If so, what is the appropriate recovery mechanism?</w:t>
      </w:r>
    </w:p>
    <w:p w:rsidR="00AA5087" w:rsidRPr="0011310C" w:rsidRDefault="00AA5087" w:rsidP="00AA5087">
      <w:pPr>
        <w:pStyle w:val="IssueList"/>
      </w:pPr>
      <w:r w:rsidRPr="0011310C">
        <w:t xml:space="preserve">What is the appropriate effective date of the rates fixed by the Commission in this proceeding?  TWC </w:t>
      </w:r>
      <w:r w:rsidRPr="0011310C">
        <w:rPr>
          <w:lang w:val="pt-BR"/>
        </w:rPr>
        <w:t xml:space="preserve">§ </w:t>
      </w:r>
      <w:r w:rsidRPr="0011310C">
        <w:t xml:space="preserve">13.043(e) and 16 TAC </w:t>
      </w:r>
      <w:r w:rsidRPr="0011310C">
        <w:rPr>
          <w:lang w:val="pt-BR"/>
        </w:rPr>
        <w:t>§</w:t>
      </w:r>
      <w:r w:rsidRPr="0011310C">
        <w:t xml:space="preserve"> 24.41(e)(3).</w:t>
      </w:r>
    </w:p>
    <w:p w:rsidR="00AA5087" w:rsidRPr="0011310C" w:rsidRDefault="00AA5087" w:rsidP="00AA5087">
      <w:pPr>
        <w:pStyle w:val="IssueList"/>
      </w:pPr>
      <w:r w:rsidRPr="0011310C">
        <w:t xml:space="preserve">If the Commission establishes rates different than the rates set by </w:t>
      </w:r>
      <w:r w:rsidR="00207EA5">
        <w:t xml:space="preserve">the district’s </w:t>
      </w:r>
      <w:r w:rsidRPr="0011310C">
        <w:rPr>
          <w:szCs w:val="24"/>
        </w:rPr>
        <w:t>board</w:t>
      </w:r>
      <w:r w:rsidRPr="0011310C">
        <w:t xml:space="preserve">, should the Commission order refunds or allow surcharges to recover lost revenues?  If so, what is the appropriate amount and over what time period should the refund or surcharge be in place?  TWC </w:t>
      </w:r>
      <w:r w:rsidRPr="0011310C">
        <w:rPr>
          <w:lang w:val="pt-BR"/>
        </w:rPr>
        <w:t xml:space="preserve">§ </w:t>
      </w:r>
      <w:r w:rsidRPr="0011310C">
        <w:t xml:space="preserve">13.043(e) and 16 TAC </w:t>
      </w:r>
      <w:r w:rsidRPr="0011310C">
        <w:rPr>
          <w:lang w:val="pt-BR"/>
        </w:rPr>
        <w:t>§</w:t>
      </w:r>
      <w:r w:rsidRPr="0011310C">
        <w:t xml:space="preserve"> 24.41(e</w:t>
      </w:r>
      <w:proofErr w:type="gramStart"/>
      <w:r w:rsidRPr="0011310C">
        <w:t>)(</w:t>
      </w:r>
      <w:proofErr w:type="gramEnd"/>
      <w:r w:rsidRPr="0011310C">
        <w:t>4)</w:t>
      </w:r>
      <w:bookmarkStart w:id="0" w:name="_GoBack"/>
      <w:bookmarkEnd w:id="0"/>
      <w:r w:rsidRPr="0011310C">
        <w:t xml:space="preserve">.       </w:t>
      </w:r>
    </w:p>
    <w:p w:rsidR="006F2036" w:rsidRPr="003C35B5" w:rsidRDefault="006F2036" w:rsidP="006F2036">
      <w:pPr>
        <w:pStyle w:val="BodyText"/>
      </w:pPr>
      <w:r w:rsidRPr="003C35B5">
        <w:t>This list of issues is not intended to be exhaustive.  The parties and the ALJ are free to raise and address any issues relevant in this docket that they deem necessary, subj</w:t>
      </w:r>
      <w:r w:rsidR="00207EA5">
        <w:t xml:space="preserve">ect to any limitations imposed </w:t>
      </w:r>
      <w:r w:rsidRPr="003C35B5">
        <w:t xml:space="preserve">by the ALJ or by the Commission in future orders issued in this docket.  The Commission </w:t>
      </w:r>
      <w:r>
        <w:lastRenderedPageBreak/>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rsidRPr="003C35B5">
        <w:t>Effect of Preliminary Order</w:t>
      </w:r>
    </w:p>
    <w:p w:rsidR="006F2036" w:rsidRDefault="006F2036" w:rsidP="006F2036">
      <w:pPr>
        <w:pStyle w:val="BodyText"/>
      </w:pPr>
      <w:r w:rsidRPr="003C35B5">
        <w:t xml:space="preserve">This </w:t>
      </w:r>
      <w:r w:rsidR="00E06805">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rsidR="00E06805">
        <w:t>O</w:t>
      </w:r>
      <w:r w:rsidRPr="003C35B5">
        <w:t xml:space="preserve">rder when circumstances dictate that it is reasonable to do so.  Any ruling by the SOAH ALJ that deviates from this </w:t>
      </w:r>
      <w:r w:rsidR="00E06805">
        <w:t>O</w:t>
      </w:r>
      <w:r w:rsidRPr="003C35B5">
        <w:t xml:space="preserve">rder may be appealed to the Commission.  The Commission will not address whether this </w:t>
      </w:r>
      <w:r w:rsidR="00E06805">
        <w:t>O</w:t>
      </w:r>
      <w:r w:rsidRPr="003C35B5">
        <w:t xml:space="preserve">rder should be modified except upon its own motion or the appeal of a SOAH ALJ’s order.  Furthermore, this </w:t>
      </w:r>
      <w:r w:rsidR="00E06805">
        <w:t>O</w:t>
      </w:r>
      <w:r w:rsidRPr="003C35B5">
        <w:t>rder is not subject to motions for rehearing or reconsideration.</w:t>
      </w:r>
    </w:p>
    <w:p w:rsidR="006F2036" w:rsidRPr="003C35B5" w:rsidRDefault="006F2036" w:rsidP="006F2036"/>
    <w:p w:rsidR="006F2036" w:rsidRPr="003C35B5" w:rsidRDefault="006F2036" w:rsidP="006F2036"/>
    <w:p w:rsidR="00160DCD" w:rsidRDefault="00160DCD" w:rsidP="00160DCD"/>
    <w:p w:rsidR="00160DCD" w:rsidRDefault="00160DCD" w:rsidP="00160DCD">
      <w:pPr>
        <w:pStyle w:val="Dateline"/>
      </w:pPr>
      <w:r>
        <w:t xml:space="preserve">Signed at Austin, Texas the ______ day of </w:t>
      </w:r>
      <w:r w:rsidR="002E3EB4">
        <w:t>March</w:t>
      </w:r>
      <w:r>
        <w:t xml:space="preserve"> 201</w:t>
      </w:r>
      <w:r w:rsidR="00E4658D">
        <w:t>8</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1E1079">
        <w:t>EANN</w:t>
      </w:r>
      <w:r>
        <w:t xml:space="preserve"> </w:t>
      </w:r>
      <w:r w:rsidR="001E1079">
        <w:t>T</w:t>
      </w:r>
      <w:r>
        <w:t xml:space="preserve">. </w:t>
      </w:r>
      <w:r w:rsidR="001E1079">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F308C4" w:rsidP="00160DCD">
      <w:pPr>
        <w:pStyle w:val="Signatures"/>
      </w:pPr>
      <w:r>
        <w:t>BRANDY MARTY MARQUEZ</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308C4" w:rsidP="00160DCD">
      <w:pPr>
        <w:pStyle w:val="Signatures"/>
      </w:pPr>
      <w:r>
        <w:t>ARTHUR C. D’ANDREA</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E63617" w:rsidP="0062202F">
      <w:pPr>
        <w:pStyle w:val="EndMatter"/>
      </w:pPr>
      <w:r>
        <w:fldChar w:fldCharType="begin"/>
      </w:r>
      <w:r>
        <w:instrText xml:space="preserve"> FILENAME  \* Lower \p  \* MERGEFORMAT </w:instrText>
      </w:r>
      <w:r>
        <w:fldChar w:fldCharType="separate"/>
      </w:r>
      <w:r w:rsidR="009F59D0">
        <w:rPr>
          <w:noProof/>
        </w:rPr>
        <w:t>q:\cadm\orders\prelim\47000\47912 po.docx</w:t>
      </w:r>
      <w:r>
        <w:rPr>
          <w:noProof/>
        </w:rPr>
        <w:fldChar w:fldCharType="end"/>
      </w:r>
    </w:p>
    <w:p w:rsidR="00160DCD" w:rsidRDefault="00160DCD" w:rsidP="0062202F">
      <w:pPr>
        <w:pStyle w:val="EndMatter"/>
      </w:pPr>
    </w:p>
    <w:sectPr w:rsidR="00160DCD" w:rsidSect="008D69F3">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3B95" w:rsidRDefault="00303B95" w:rsidP="00D03394">
      <w:r>
        <w:separator/>
      </w:r>
    </w:p>
  </w:endnote>
  <w:endnote w:type="continuationSeparator" w:id="0">
    <w:p w:rsidR="00303B95" w:rsidRDefault="00303B95"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3B95" w:rsidRDefault="00303B95" w:rsidP="00D03394">
      <w:r>
        <w:separator/>
      </w:r>
    </w:p>
  </w:footnote>
  <w:footnote w:type="continuationSeparator" w:id="0">
    <w:p w:rsidR="00303B95" w:rsidRDefault="00303B95" w:rsidP="00D03394">
      <w:r>
        <w:continuationSeparator/>
      </w:r>
    </w:p>
  </w:footnote>
  <w:footnote w:id="1">
    <w:p w:rsidR="00617FEC" w:rsidRDefault="00617FEC">
      <w:pPr>
        <w:pStyle w:val="FootnoteText"/>
      </w:pPr>
      <w:r>
        <w:rPr>
          <w:rStyle w:val="FootnoteReference"/>
        </w:rPr>
        <w:footnoteRef/>
      </w:r>
      <w:r>
        <w:t xml:space="preserve"> </w:t>
      </w:r>
      <w:r w:rsidR="000F28CA">
        <w:t xml:space="preserve">Ratepayers’ Appeal of the Decision by South Central Calhoun County Water Control and Improvement District No. 1 to Change Rates </w:t>
      </w:r>
      <w:r w:rsidR="000D4C4E">
        <w:t>at Exhibit 1.</w:t>
      </w:r>
    </w:p>
  </w:footnote>
  <w:footnote w:id="2">
    <w:p w:rsidR="000D4C4E" w:rsidRPr="000D4C4E" w:rsidRDefault="000D4C4E">
      <w:pPr>
        <w:pStyle w:val="FootnoteText"/>
      </w:pPr>
      <w:r>
        <w:rPr>
          <w:rStyle w:val="FootnoteReference"/>
        </w:rPr>
        <w:footnoteRef/>
      </w:r>
      <w:r>
        <w:t xml:space="preserve"> </w:t>
      </w:r>
      <w:r>
        <w:rPr>
          <w:i/>
        </w:rPr>
        <w:t>Id.</w:t>
      </w:r>
    </w:p>
  </w:footnote>
  <w:footnote w:id="3">
    <w:p w:rsidR="00AA5087" w:rsidRPr="002133F3" w:rsidRDefault="00AA5087" w:rsidP="00196073">
      <w:pPr>
        <w:pStyle w:val="FootnoteText"/>
        <w:spacing w:before="120"/>
        <w:jc w:val="both"/>
        <w:rPr>
          <w:lang w:val="pt-BR"/>
        </w:rPr>
      </w:pPr>
      <w:r>
        <w:rPr>
          <w:rStyle w:val="FootnoteReference"/>
        </w:rPr>
        <w:footnoteRef/>
      </w:r>
      <w:r>
        <w:rPr>
          <w:lang w:val="pt-BR"/>
        </w:rPr>
        <w:t xml:space="preserve"> </w:t>
      </w:r>
      <w:r w:rsidRPr="002133F3">
        <w:rPr>
          <w:lang w:val="pt-BR"/>
        </w:rPr>
        <w:t xml:space="preserve"> </w:t>
      </w:r>
      <w:r w:rsidRPr="002403FF">
        <w:rPr>
          <w:lang w:val="pt-BR"/>
        </w:rPr>
        <w:t>Tex. Gov’t Code Ann.</w:t>
      </w:r>
      <w:r>
        <w:rPr>
          <w:lang w:val="pt-BR"/>
        </w:rPr>
        <w:t xml:space="preserve"> § 2003.049(e) (West </w:t>
      </w:r>
      <w:r w:rsidR="00376F0C">
        <w:rPr>
          <w:lang w:val="pt-BR"/>
        </w:rPr>
        <w:t>2016</w:t>
      </w:r>
      <w:r>
        <w:rPr>
          <w:lang w:val="pt-BR"/>
        </w:rPr>
        <w:t>).</w:t>
      </w:r>
    </w:p>
  </w:footnote>
  <w:footnote w:id="4">
    <w:p w:rsidR="002D05CA" w:rsidRPr="009A27E4" w:rsidRDefault="002D05CA" w:rsidP="002D05CA">
      <w:pPr>
        <w:pStyle w:val="FootnoteText"/>
        <w:spacing w:before="120"/>
        <w:jc w:val="both"/>
        <w:rPr>
          <w:color w:val="C00000"/>
        </w:rPr>
      </w:pPr>
      <w:r w:rsidRPr="0011310C">
        <w:rPr>
          <w:rStyle w:val="FootnoteReference"/>
        </w:rPr>
        <w:footnoteRef/>
      </w:r>
      <w:r w:rsidRPr="0011310C">
        <w:t xml:space="preserve"> </w:t>
      </w:r>
      <w:r w:rsidRPr="0011310C">
        <w:rPr>
          <w:i/>
        </w:rPr>
        <w:t xml:space="preserve">See </w:t>
      </w:r>
      <w:r w:rsidRPr="0011310C">
        <w:t xml:space="preserve">TWC § 13.043(j) (West </w:t>
      </w:r>
      <w:r>
        <w:t>2016</w:t>
      </w:r>
      <w:r w:rsidRPr="0011310C">
        <w:t xml:space="preserve">); </w:t>
      </w:r>
      <w:r w:rsidRPr="0011310C">
        <w:rPr>
          <w:i/>
        </w:rPr>
        <w:t>see also Tex. Water Comm’n v. City of Fort Worth</w:t>
      </w:r>
      <w:r w:rsidRPr="0011310C">
        <w:t>, 875 S.W.2d 332, 335</w:t>
      </w:r>
      <w:r>
        <w:t>–</w:t>
      </w:r>
      <w:r w:rsidRPr="0011310C">
        <w:t>36 (Tex. App.—Austin 1994) (applying TWC § 13.043(j) in an appeal under § 13.043(f)).</w:t>
      </w:r>
    </w:p>
  </w:footnote>
  <w:footnote w:id="5">
    <w:p w:rsidR="00AA5087" w:rsidRDefault="00AA5087" w:rsidP="00196073">
      <w:pPr>
        <w:pStyle w:val="FootnoteText"/>
        <w:spacing w:before="120"/>
        <w:jc w:val="both"/>
      </w:pPr>
      <w:r w:rsidRPr="0023574A">
        <w:rPr>
          <w:rStyle w:val="FootnoteReference"/>
        </w:rPr>
        <w:footnoteRef/>
      </w:r>
      <w:r w:rsidRPr="0023574A">
        <w:t xml:space="preserve">  </w:t>
      </w:r>
      <w:r w:rsidRPr="0023574A">
        <w:rPr>
          <w:i/>
        </w:rPr>
        <w:t>See Tex. Water Comm’n v. City of Fort Worth</w:t>
      </w:r>
      <w:r w:rsidRPr="0023574A">
        <w:t xml:space="preserve">, 875 S.W.2d 332, 336 (Tex. App.—Austin 1994).  In the </w:t>
      </w:r>
      <w:r w:rsidRPr="0023574A">
        <w:rPr>
          <w:i/>
        </w:rPr>
        <w:t xml:space="preserve">Fort Worth </w:t>
      </w:r>
      <w:r w:rsidRPr="0023574A">
        <w:t xml:space="preserve">case, the Austin Court of Appeals found that “the Commission made no finding as to the reasonableness of rates . . . , which is the initial inquiry under § 13.043(j) defining the scope of agency review.” </w:t>
      </w:r>
      <w:r w:rsidRPr="0023574A">
        <w:rPr>
          <w:i/>
        </w:rPr>
        <w:t>Id</w:t>
      </w:r>
      <w:r w:rsidRPr="0023574A">
        <w:t xml:space="preserve">. at 335.  The Court ruled that the scope of appellate review under § 13.043(f) requires an initial determination under § 13.043(j). </w:t>
      </w:r>
      <w:r w:rsidRPr="0023574A">
        <w:rPr>
          <w:i/>
        </w:rPr>
        <w:t>Id</w:t>
      </w:r>
      <w:r w:rsidRPr="0023574A">
        <w:t xml:space="preserve">. at 336.  However, the </w:t>
      </w:r>
      <w:r w:rsidR="00D919E9">
        <w:t>TWC</w:t>
      </w:r>
      <w:r w:rsidRPr="0023574A">
        <w:t xml:space="preserve"> does not limit the application of subsection (j) to appeals under § 13.043(f).  Therefore, the same initial inquiry under subsection (j) must be made in this appeal under § 13.043(b) before the Commission can reset rates.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E2725A">
      <w:t>47912</w:t>
    </w:r>
    <w:r>
      <w:tab/>
    </w:r>
    <w:r w:rsidR="00B12AC5">
      <w:t xml:space="preserve">Preliminary </w:t>
    </w:r>
    <w:r>
      <w:t>Order</w:t>
    </w:r>
    <w:r>
      <w:tab/>
      <w:t xml:space="preserve">Page </w:t>
    </w:r>
    <w:r>
      <w:fldChar w:fldCharType="begin"/>
    </w:r>
    <w:r>
      <w:instrText xml:space="preserve"> PAGE   \* MERGEFORMAT </w:instrText>
    </w:r>
    <w:r>
      <w:fldChar w:fldCharType="separate"/>
    </w:r>
    <w:r w:rsidR="00E63617">
      <w:rPr>
        <w:noProof/>
      </w:rPr>
      <w:t>3</w:t>
    </w:r>
    <w:r>
      <w:fldChar w:fldCharType="end"/>
    </w:r>
    <w:r>
      <w:t xml:space="preserve"> of </w:t>
    </w:r>
    <w:fldSimple w:instr=" NUMPAGES   \* MERGEFORMAT ">
      <w:r w:rsidR="00E63617">
        <w:rPr>
          <w:noProof/>
        </w:rPr>
        <w:t>4</w:t>
      </w:r>
    </w:fldSimple>
  </w:p>
  <w:p w:rsidR="00ED04FC" w:rsidRDefault="00ED04FC">
    <w:pPr>
      <w:pStyle w:val="Header"/>
    </w:pPr>
    <w:r>
      <w:t>SOAH Docket No. 473-1</w:t>
    </w:r>
    <w:r w:rsidR="00E2725A">
      <w:t>8-2475.WS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8DE88AB6">
      <w:start w:val="1"/>
      <w:numFmt w:val="upperRoman"/>
      <w:lvlText w:val="%1."/>
      <w:lvlJc w:val="right"/>
      <w:pPr>
        <w:ind w:left="720" w:hanging="360"/>
      </w:pPr>
    </w:lvl>
    <w:lvl w:ilvl="1" w:tplc="F8208640" w:tentative="1">
      <w:start w:val="1"/>
      <w:numFmt w:val="lowerLetter"/>
      <w:lvlText w:val="%2."/>
      <w:lvlJc w:val="left"/>
      <w:pPr>
        <w:ind w:left="1440" w:hanging="360"/>
      </w:pPr>
    </w:lvl>
    <w:lvl w:ilvl="2" w:tplc="CB507970" w:tentative="1">
      <w:start w:val="1"/>
      <w:numFmt w:val="lowerRoman"/>
      <w:lvlText w:val="%3."/>
      <w:lvlJc w:val="right"/>
      <w:pPr>
        <w:ind w:left="2160" w:hanging="180"/>
      </w:pPr>
    </w:lvl>
    <w:lvl w:ilvl="3" w:tplc="54466DE0" w:tentative="1">
      <w:start w:val="1"/>
      <w:numFmt w:val="decimal"/>
      <w:lvlText w:val="%4."/>
      <w:lvlJc w:val="left"/>
      <w:pPr>
        <w:ind w:left="2880" w:hanging="360"/>
      </w:pPr>
    </w:lvl>
    <w:lvl w:ilvl="4" w:tplc="C7E63CC4" w:tentative="1">
      <w:start w:val="1"/>
      <w:numFmt w:val="lowerLetter"/>
      <w:lvlText w:val="%5."/>
      <w:lvlJc w:val="left"/>
      <w:pPr>
        <w:ind w:left="3600" w:hanging="360"/>
      </w:pPr>
    </w:lvl>
    <w:lvl w:ilvl="5" w:tplc="B60C6200" w:tentative="1">
      <w:start w:val="1"/>
      <w:numFmt w:val="lowerRoman"/>
      <w:lvlText w:val="%6."/>
      <w:lvlJc w:val="right"/>
      <w:pPr>
        <w:ind w:left="4320" w:hanging="180"/>
      </w:pPr>
    </w:lvl>
    <w:lvl w:ilvl="6" w:tplc="0AF6052E" w:tentative="1">
      <w:start w:val="1"/>
      <w:numFmt w:val="decimal"/>
      <w:lvlText w:val="%7."/>
      <w:lvlJc w:val="left"/>
      <w:pPr>
        <w:ind w:left="5040" w:hanging="360"/>
      </w:pPr>
    </w:lvl>
    <w:lvl w:ilvl="7" w:tplc="0C1CE556" w:tentative="1">
      <w:start w:val="1"/>
      <w:numFmt w:val="lowerLetter"/>
      <w:lvlText w:val="%8."/>
      <w:lvlJc w:val="left"/>
      <w:pPr>
        <w:ind w:left="5760" w:hanging="360"/>
      </w:pPr>
    </w:lvl>
    <w:lvl w:ilvl="8" w:tplc="C56C4E50"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FF6204A"/>
    <w:multiLevelType w:val="hybridMultilevel"/>
    <w:tmpl w:val="5F64109C"/>
    <w:lvl w:ilvl="0" w:tplc="E0E2BEFA">
      <w:start w:val="1"/>
      <w:numFmt w:val="decimal"/>
      <w:pStyle w:val="ThresholdIssue"/>
      <w:lvlText w:val="%1."/>
      <w:lvlJc w:val="left"/>
      <w:pPr>
        <w:tabs>
          <w:tab w:val="num" w:pos="720"/>
        </w:tabs>
        <w:ind w:left="720" w:hanging="720"/>
      </w:pPr>
      <w:rPr>
        <w:rFonts w:hint="default"/>
        <w:b/>
      </w:rPr>
    </w:lvl>
    <w:lvl w:ilvl="1" w:tplc="1BAC058C" w:tentative="1">
      <w:start w:val="1"/>
      <w:numFmt w:val="lowerLetter"/>
      <w:lvlText w:val="%2."/>
      <w:lvlJc w:val="left"/>
      <w:pPr>
        <w:tabs>
          <w:tab w:val="num" w:pos="720"/>
        </w:tabs>
        <w:ind w:left="720" w:hanging="360"/>
      </w:pPr>
    </w:lvl>
    <w:lvl w:ilvl="2" w:tplc="34E2196C" w:tentative="1">
      <w:start w:val="1"/>
      <w:numFmt w:val="lowerRoman"/>
      <w:lvlText w:val="%3."/>
      <w:lvlJc w:val="right"/>
      <w:pPr>
        <w:tabs>
          <w:tab w:val="num" w:pos="1440"/>
        </w:tabs>
        <w:ind w:left="1440" w:hanging="180"/>
      </w:pPr>
    </w:lvl>
    <w:lvl w:ilvl="3" w:tplc="CD086AF8" w:tentative="1">
      <w:start w:val="1"/>
      <w:numFmt w:val="decimal"/>
      <w:lvlText w:val="%4."/>
      <w:lvlJc w:val="left"/>
      <w:pPr>
        <w:tabs>
          <w:tab w:val="num" w:pos="2160"/>
        </w:tabs>
        <w:ind w:left="2160" w:hanging="360"/>
      </w:pPr>
    </w:lvl>
    <w:lvl w:ilvl="4" w:tplc="0848EE8E" w:tentative="1">
      <w:start w:val="1"/>
      <w:numFmt w:val="lowerLetter"/>
      <w:lvlText w:val="%5."/>
      <w:lvlJc w:val="left"/>
      <w:pPr>
        <w:tabs>
          <w:tab w:val="num" w:pos="2880"/>
        </w:tabs>
        <w:ind w:left="2880" w:hanging="360"/>
      </w:pPr>
    </w:lvl>
    <w:lvl w:ilvl="5" w:tplc="6FE2C0B4" w:tentative="1">
      <w:start w:val="1"/>
      <w:numFmt w:val="lowerRoman"/>
      <w:lvlText w:val="%6."/>
      <w:lvlJc w:val="right"/>
      <w:pPr>
        <w:tabs>
          <w:tab w:val="num" w:pos="3600"/>
        </w:tabs>
        <w:ind w:left="3600" w:hanging="180"/>
      </w:pPr>
    </w:lvl>
    <w:lvl w:ilvl="6" w:tplc="6882BD76" w:tentative="1">
      <w:start w:val="1"/>
      <w:numFmt w:val="decimal"/>
      <w:lvlText w:val="%7."/>
      <w:lvlJc w:val="left"/>
      <w:pPr>
        <w:tabs>
          <w:tab w:val="num" w:pos="4320"/>
        </w:tabs>
        <w:ind w:left="4320" w:hanging="360"/>
      </w:pPr>
    </w:lvl>
    <w:lvl w:ilvl="7" w:tplc="DD92B9AA" w:tentative="1">
      <w:start w:val="1"/>
      <w:numFmt w:val="lowerLetter"/>
      <w:lvlText w:val="%8."/>
      <w:lvlJc w:val="left"/>
      <w:pPr>
        <w:tabs>
          <w:tab w:val="num" w:pos="5040"/>
        </w:tabs>
        <w:ind w:left="5040" w:hanging="360"/>
      </w:pPr>
    </w:lvl>
    <w:lvl w:ilvl="8" w:tplc="22D231BC" w:tentative="1">
      <w:start w:val="1"/>
      <w:numFmt w:val="lowerRoman"/>
      <w:lvlText w:val="%9."/>
      <w:lvlJc w:val="right"/>
      <w:pPr>
        <w:tabs>
          <w:tab w:val="num" w:pos="5760"/>
        </w:tabs>
        <w:ind w:left="5760" w:hanging="180"/>
      </w:pPr>
    </w:lvl>
  </w:abstractNum>
  <w:abstractNum w:abstractNumId="6"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8"/>
  </w:num>
  <w:num w:numId="5">
    <w:abstractNumId w:val="3"/>
  </w:num>
  <w:num w:numId="6">
    <w:abstractNumId w:val="6"/>
  </w:num>
  <w:num w:numId="7">
    <w:abstractNumId w:val="7"/>
  </w:num>
  <w:num w:numId="8">
    <w:abstractNumId w:val="0"/>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B95"/>
    <w:rsid w:val="000068AC"/>
    <w:rsid w:val="000161EC"/>
    <w:rsid w:val="00047700"/>
    <w:rsid w:val="000532C5"/>
    <w:rsid w:val="00075B81"/>
    <w:rsid w:val="000A1F3D"/>
    <w:rsid w:val="000D4C4E"/>
    <w:rsid w:val="000E5DBE"/>
    <w:rsid w:val="000F28CA"/>
    <w:rsid w:val="001051EC"/>
    <w:rsid w:val="001169CA"/>
    <w:rsid w:val="00146D3E"/>
    <w:rsid w:val="0015702D"/>
    <w:rsid w:val="00160DCD"/>
    <w:rsid w:val="001772D1"/>
    <w:rsid w:val="00193C0B"/>
    <w:rsid w:val="00196073"/>
    <w:rsid w:val="001C34E5"/>
    <w:rsid w:val="001E1079"/>
    <w:rsid w:val="001E360C"/>
    <w:rsid w:val="001F10CC"/>
    <w:rsid w:val="00207EA5"/>
    <w:rsid w:val="00220934"/>
    <w:rsid w:val="00224E18"/>
    <w:rsid w:val="00262B36"/>
    <w:rsid w:val="00266F9F"/>
    <w:rsid w:val="002D05CA"/>
    <w:rsid w:val="002E24AE"/>
    <w:rsid w:val="002E3EB4"/>
    <w:rsid w:val="00303B95"/>
    <w:rsid w:val="00312838"/>
    <w:rsid w:val="003578B8"/>
    <w:rsid w:val="00376F0C"/>
    <w:rsid w:val="00431016"/>
    <w:rsid w:val="00433B5E"/>
    <w:rsid w:val="00435CB7"/>
    <w:rsid w:val="00460626"/>
    <w:rsid w:val="0046644C"/>
    <w:rsid w:val="004B2AC3"/>
    <w:rsid w:val="004D2E2C"/>
    <w:rsid w:val="004E082A"/>
    <w:rsid w:val="004F2FEF"/>
    <w:rsid w:val="00516EDA"/>
    <w:rsid w:val="005344D3"/>
    <w:rsid w:val="005436F1"/>
    <w:rsid w:val="005B12DB"/>
    <w:rsid w:val="005C3512"/>
    <w:rsid w:val="00604A1C"/>
    <w:rsid w:val="00617FEC"/>
    <w:rsid w:val="0062202F"/>
    <w:rsid w:val="006363D4"/>
    <w:rsid w:val="006541C5"/>
    <w:rsid w:val="0065795D"/>
    <w:rsid w:val="00661193"/>
    <w:rsid w:val="006639CB"/>
    <w:rsid w:val="0067532F"/>
    <w:rsid w:val="0067692D"/>
    <w:rsid w:val="00677B5E"/>
    <w:rsid w:val="00681E12"/>
    <w:rsid w:val="006B35C5"/>
    <w:rsid w:val="006F2036"/>
    <w:rsid w:val="00704E42"/>
    <w:rsid w:val="0074736E"/>
    <w:rsid w:val="00753AC8"/>
    <w:rsid w:val="0075495E"/>
    <w:rsid w:val="007572FC"/>
    <w:rsid w:val="007C017F"/>
    <w:rsid w:val="007D618F"/>
    <w:rsid w:val="0080046C"/>
    <w:rsid w:val="008108F3"/>
    <w:rsid w:val="00816460"/>
    <w:rsid w:val="00817543"/>
    <w:rsid w:val="00833CC0"/>
    <w:rsid w:val="0084542A"/>
    <w:rsid w:val="008738BF"/>
    <w:rsid w:val="008A4C22"/>
    <w:rsid w:val="008B7933"/>
    <w:rsid w:val="008D15EC"/>
    <w:rsid w:val="008D1724"/>
    <w:rsid w:val="008D69F3"/>
    <w:rsid w:val="00925795"/>
    <w:rsid w:val="00941875"/>
    <w:rsid w:val="00954283"/>
    <w:rsid w:val="00962A4E"/>
    <w:rsid w:val="009727E0"/>
    <w:rsid w:val="009C1919"/>
    <w:rsid w:val="009C6C17"/>
    <w:rsid w:val="009F59D0"/>
    <w:rsid w:val="00A035EA"/>
    <w:rsid w:val="00A044D7"/>
    <w:rsid w:val="00A04D3C"/>
    <w:rsid w:val="00A1406A"/>
    <w:rsid w:val="00A40798"/>
    <w:rsid w:val="00A5163E"/>
    <w:rsid w:val="00A76006"/>
    <w:rsid w:val="00A82359"/>
    <w:rsid w:val="00AA5087"/>
    <w:rsid w:val="00B12AC5"/>
    <w:rsid w:val="00B15B75"/>
    <w:rsid w:val="00B22348"/>
    <w:rsid w:val="00B35B6A"/>
    <w:rsid w:val="00B71CA8"/>
    <w:rsid w:val="00B96979"/>
    <w:rsid w:val="00BB7078"/>
    <w:rsid w:val="00C10285"/>
    <w:rsid w:val="00C21AD4"/>
    <w:rsid w:val="00C54659"/>
    <w:rsid w:val="00CA5B7D"/>
    <w:rsid w:val="00CF3EC4"/>
    <w:rsid w:val="00D03394"/>
    <w:rsid w:val="00D04794"/>
    <w:rsid w:val="00D1503F"/>
    <w:rsid w:val="00D411C9"/>
    <w:rsid w:val="00D451DC"/>
    <w:rsid w:val="00D706B4"/>
    <w:rsid w:val="00D919E9"/>
    <w:rsid w:val="00D969F5"/>
    <w:rsid w:val="00DF1D74"/>
    <w:rsid w:val="00E06805"/>
    <w:rsid w:val="00E2725A"/>
    <w:rsid w:val="00E4658D"/>
    <w:rsid w:val="00E50B06"/>
    <w:rsid w:val="00E63617"/>
    <w:rsid w:val="00E930F3"/>
    <w:rsid w:val="00EA58A0"/>
    <w:rsid w:val="00EB3FB6"/>
    <w:rsid w:val="00EC3682"/>
    <w:rsid w:val="00ED04FC"/>
    <w:rsid w:val="00EE5DDA"/>
    <w:rsid w:val="00F24715"/>
    <w:rsid w:val="00F308C4"/>
    <w:rsid w:val="00F4682A"/>
    <w:rsid w:val="00F9348F"/>
    <w:rsid w:val="00FA1E83"/>
    <w:rsid w:val="00FB1BE5"/>
    <w:rsid w:val="00FE1415"/>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0068EA1F-AEE5-4CDA-8495-610700D25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wmd'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30689-06BE-4F15-B263-405159735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prelimorder2013(wmd'a)</Template>
  <TotalTime>6</TotalTime>
  <Pages>4</Pages>
  <Words>960</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Mitzner, Carsi</dc:creator>
  <cp:keywords/>
  <dc:description/>
  <cp:lastModifiedBy>Hicks, Ruby</cp:lastModifiedBy>
  <cp:revision>7</cp:revision>
  <cp:lastPrinted>2018-03-28T21:19:00Z</cp:lastPrinted>
  <dcterms:created xsi:type="dcterms:W3CDTF">2018-03-27T21:33:00Z</dcterms:created>
  <dcterms:modified xsi:type="dcterms:W3CDTF">2018-03-28T21:21:00Z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